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Tiefbauarbeiten - energetische Sanierung Clemensschule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- energ. 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